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B2701" w14:textId="4103E2F8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bookmarkStart w:id="0" w:name="_GoBack"/>
      <w:bookmarkEnd w:id="0"/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4</w:t>
      </w:r>
      <w:r w:rsidR="00414064">
        <w:rPr>
          <w:rFonts w:cs="Arial"/>
          <w:b/>
          <w:color w:val="000000"/>
          <w:sz w:val="24"/>
          <w:lang w:eastAsia="zh-CN"/>
        </w:rPr>
        <w:t>4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B354ED">
        <w:rPr>
          <w:rFonts w:cs="Arial"/>
          <w:b/>
          <w:color w:val="000000"/>
          <w:sz w:val="24"/>
          <w:lang w:eastAsia="zh-CN"/>
        </w:rPr>
        <w:t>2</w:t>
      </w:r>
      <w:r w:rsidR="00414064">
        <w:rPr>
          <w:rFonts w:cs="Arial"/>
          <w:b/>
          <w:color w:val="000000"/>
          <w:sz w:val="24"/>
          <w:lang w:eastAsia="zh-CN"/>
        </w:rPr>
        <w:t>4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097760BA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414064">
        <w:rPr>
          <w:b/>
          <w:noProof/>
          <w:sz w:val="24"/>
        </w:rPr>
        <w:t>27 June – 1 July</w:t>
      </w:r>
      <w:r w:rsidR="00B35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354ED">
        <w:rPr>
          <w:b/>
          <w:noProof/>
          <w:sz w:val="24"/>
        </w:rPr>
        <w:t>2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77777777" w:rsidR="00163A23" w:rsidRPr="00163A23" w:rsidRDefault="00163A23" w:rsidP="00163A23">
      <w:pPr>
        <w:pStyle w:val="af3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1266"/>
        <w:gridCol w:w="2685"/>
        <w:gridCol w:w="1281"/>
        <w:gridCol w:w="923"/>
        <w:gridCol w:w="1061"/>
        <w:gridCol w:w="865"/>
        <w:gridCol w:w="676"/>
        <w:gridCol w:w="1186"/>
      </w:tblGrid>
      <w:tr w:rsidR="003038A6" w:rsidRPr="00401776" w14:paraId="2007629A" w14:textId="77777777" w:rsidTr="00AA604A">
        <w:trPr>
          <w:tblHeader/>
          <w:tblCellSpacing w:w="0" w:type="dxa"/>
          <w:jc w:val="center"/>
        </w:trPr>
        <w:tc>
          <w:tcPr>
            <w:tcW w:w="8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6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29B3694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2DD3" w14:textId="37E880F5" w:rsidR="007F2991" w:rsidRPr="00615B3B" w:rsidRDefault="007F2991" w:rsidP="007F2991">
            <w:pPr>
              <w:tabs>
                <w:tab w:val="left" w:pos="540"/>
              </w:tabs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7ADA1C" w14:textId="6DA812F0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E31B9" w14:textId="12AA2A77" w:rsidR="007F2991" w:rsidRPr="00615B3B" w:rsidRDefault="000968EB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65FF9" w14:textId="5C14D38E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EC9E29" w14:textId="2604D53D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7C6868" w14:textId="0AEA1EC3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BE2BA2" w14:textId="78A0854D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9CB520" w14:textId="08D3149F" w:rsidR="007F2991" w:rsidRPr="00D5722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DD6D35" w14:textId="24CAC878" w:rsidR="007F2991" w:rsidRPr="00D57224" w:rsidRDefault="007F2991" w:rsidP="00220AA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038A6" w:rsidRPr="00401776" w14:paraId="4101460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D96022" w:rsidRPr="00401776" w14:paraId="09FB25EE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28EA1" w14:textId="211DE546" w:rsidR="00D96022" w:rsidRPr="001B1015" w:rsidRDefault="00D96022" w:rsidP="00D96022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641B5" w14:textId="77777777" w:rsidR="008E7886" w:rsidRPr="001B1015" w:rsidRDefault="008E7886" w:rsidP="00D96022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S5-224345</w:t>
            </w:r>
          </w:p>
          <w:p w14:paraId="2396BD10" w14:textId="10213FFF" w:rsidR="00D96022" w:rsidRPr="001B1015" w:rsidRDefault="00D96022" w:rsidP="00D960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FCAFA" w14:textId="26C5B225" w:rsidR="00D96022" w:rsidRPr="001B1015" w:rsidRDefault="00D96022" w:rsidP="00D96022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 xml:space="preserve">Collection of Rel-18 3GPP SA5 OAM WoP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AD38D" w14:textId="094FEB52" w:rsidR="00D96022" w:rsidRPr="001B1015" w:rsidRDefault="00D96022" w:rsidP="00D96022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(WG Vice Chair (Huawei)) (Lan Zou)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2288541" w14:textId="77777777" w:rsidR="00D97668" w:rsidRPr="001B1015" w:rsidRDefault="00D97668" w:rsidP="00D9766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discussion</w:t>
            </w:r>
          </w:p>
          <w:p w14:paraId="3F12B64B" w14:textId="7B569FBC" w:rsidR="00D96022" w:rsidRPr="001B1015" w:rsidRDefault="00D96022" w:rsidP="00D97668">
            <w:pPr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2EA4" w14:textId="334DD56A" w:rsidR="00D96022" w:rsidRPr="00E610B6" w:rsidRDefault="00D2382B" w:rsidP="00D96022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5229CA" w14:textId="47351430" w:rsidR="00D96022" w:rsidRPr="00606A33" w:rsidRDefault="009629E8" w:rsidP="00D9602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866FF5" w:rsidRPr="00E610B6">
              <w:rPr>
                <w:rFonts w:ascii="Arial" w:hAnsi="Arial" w:cs="Arial"/>
                <w:sz w:val="18"/>
                <w:szCs w:val="18"/>
              </w:rPr>
              <w:t xml:space="preserve">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C19E68D" w14:textId="372A54DE" w:rsidR="00D96022" w:rsidRPr="00A01DBF" w:rsidRDefault="004E0001" w:rsidP="00D96022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0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AE8397" w14:textId="12F8085D" w:rsidR="00D96022" w:rsidRPr="00A01DBF" w:rsidRDefault="004E0001" w:rsidP="00D96022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D8 endorsed</w:t>
            </w:r>
          </w:p>
        </w:tc>
      </w:tr>
      <w:tr w:rsidR="002D7200" w:rsidRPr="00401776" w14:paraId="51CF7233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AC86C" w14:textId="3EA33655" w:rsidR="002D7200" w:rsidRPr="001B1015" w:rsidRDefault="002D7200" w:rsidP="002D720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A033C" w14:textId="77777777" w:rsidR="002D7200" w:rsidRPr="001B1015" w:rsidRDefault="002D7200" w:rsidP="002D7200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S5-224387</w:t>
            </w:r>
          </w:p>
          <w:p w14:paraId="04178A1D" w14:textId="66A0E5B0" w:rsidR="002D7200" w:rsidRPr="001B1015" w:rsidRDefault="002D7200" w:rsidP="002D72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1A3AD4" w14:textId="5F483FE8" w:rsidR="002D7200" w:rsidRPr="001B1015" w:rsidRDefault="002D7200" w:rsidP="002D720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 xml:space="preserve">Reply LS on </w:t>
            </w:r>
            <w:proofErr w:type="spellStart"/>
            <w:r w:rsidRPr="001B1015">
              <w:rPr>
                <w:rFonts w:ascii="Arial" w:hAnsi="Arial" w:cs="Arial"/>
                <w:sz w:val="18"/>
                <w:szCs w:val="18"/>
              </w:rPr>
              <w:t>FS_eEDGEAPP</w:t>
            </w:r>
            <w:proofErr w:type="spellEnd"/>
            <w:r w:rsidRPr="001B1015">
              <w:rPr>
                <w:rFonts w:ascii="Arial" w:hAnsi="Arial" w:cs="Arial"/>
                <w:sz w:val="18"/>
                <w:szCs w:val="18"/>
              </w:rPr>
              <w:t xml:space="preserve">, Solution for Dynamic EAS instantiation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4F9BA5" w14:textId="71C893DA" w:rsidR="002D7200" w:rsidRPr="001B1015" w:rsidRDefault="002D7200" w:rsidP="002D7200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(Intel Korea, Ltd.) (Joey Chou)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12BBDC" w14:textId="557A39E1" w:rsidR="002D7200" w:rsidRPr="001B1015" w:rsidRDefault="002D7200" w:rsidP="002D720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D9784" w14:textId="046128E1" w:rsidR="002D7200" w:rsidRPr="00606A33" w:rsidRDefault="002D7200" w:rsidP="002D720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6A61B4" w14:textId="707284FD" w:rsidR="002D7200" w:rsidRPr="00606A33" w:rsidRDefault="002D7200" w:rsidP="002D720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33282B" w14:textId="7ED08705" w:rsidR="002D7200" w:rsidRPr="00A01DBF" w:rsidRDefault="009629E8" w:rsidP="002D720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8DFD3" w14:textId="0FDF70DF" w:rsidR="002D7200" w:rsidRPr="00A01DBF" w:rsidRDefault="009629E8" w:rsidP="002D720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D1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pproved</w:t>
            </w:r>
          </w:p>
        </w:tc>
      </w:tr>
      <w:tr w:rsidR="009629E8" w:rsidRPr="00401776" w14:paraId="44E66EC1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CF27C" w14:textId="1B8B4BF0" w:rsidR="009629E8" w:rsidRPr="001B1015" w:rsidRDefault="009629E8" w:rsidP="009629E8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F3E5C" w14:textId="0044A389" w:rsidR="009629E8" w:rsidRPr="001B1015" w:rsidRDefault="009629E8" w:rsidP="009629E8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S5-224341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83BEC" w14:textId="653AB77A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 xml:space="preserve">Reply LS on changes over E1AP due to RACH NSA Measurements (R3-224080)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3F80D0" w14:textId="3A8561C3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(Nokia) (Martin Kollar)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53D6841" w14:textId="221A616E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56466" w14:textId="2FF0E591" w:rsidR="009629E8" w:rsidRPr="00606A33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796E47" w14:textId="13F72725" w:rsidR="009629E8" w:rsidRPr="00606A33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886FBC" w14:textId="18EDEB03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33663F" w14:textId="7A5D9CCA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D1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pproved</w:t>
            </w:r>
          </w:p>
        </w:tc>
      </w:tr>
      <w:tr w:rsidR="009629E8" w:rsidRPr="00401776" w14:paraId="0DB1E16F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3C34B" w14:textId="187FFB2B" w:rsidR="009629E8" w:rsidRPr="001B1015" w:rsidRDefault="009629E8" w:rsidP="009629E8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804A3" w14:textId="327AB91C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S5-224385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36CCBD" w14:textId="7FEB2E71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 xml:space="preserve">latest </w:t>
            </w:r>
            <w:proofErr w:type="spellStart"/>
            <w:r w:rsidRPr="001B1015">
              <w:rPr>
                <w:rFonts w:ascii="Arial" w:hAnsi="Arial" w:cs="Arial"/>
                <w:sz w:val="18"/>
                <w:szCs w:val="18"/>
              </w:rPr>
              <w:t>draftCR</w:t>
            </w:r>
            <w:proofErr w:type="spellEnd"/>
            <w:r w:rsidRPr="001B1015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1B1015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  <w:r w:rsidRPr="001B1015">
              <w:rPr>
                <w:rFonts w:ascii="Arial" w:hAnsi="Arial" w:cs="Arial"/>
                <w:sz w:val="18"/>
                <w:szCs w:val="18"/>
              </w:rPr>
              <w:t xml:space="preserve"> 28.538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93B51" w14:textId="030FC3A7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453EF0" w14:textId="10BE6E68" w:rsidR="009629E8" w:rsidRPr="001B1015" w:rsidRDefault="009629E8" w:rsidP="009629E8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8C2C9D" w14:textId="5C1E46DE" w:rsidR="009629E8" w:rsidRPr="00606A33" w:rsidRDefault="009629E8" w:rsidP="009629E8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July (09:00 CEST)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988269" w14:textId="3C50775A" w:rsidR="009629E8" w:rsidRPr="00606A33" w:rsidRDefault="009629E8" w:rsidP="009629E8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8CFEE41" w14:textId="0F8402DA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4140B" w14:textId="294B5B43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4385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pproved</w:t>
            </w:r>
          </w:p>
        </w:tc>
      </w:tr>
      <w:tr w:rsidR="000A1E1D" w:rsidRPr="00401776" w14:paraId="529207D5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2277A" w14:textId="00D34EC8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17073" w14:textId="6E7BA880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S5-224402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3D2CD" w14:textId="18FC1703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28.912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AF950" w14:textId="1A0B7FC5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CB28B0" w14:textId="749E4FF7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4AB60" w14:textId="6DF3EA83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A8F47A2" w14:textId="666E5F4D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BBEFD0" w14:textId="565B7199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BCFDC" w14:textId="32BC47EB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50225939" w14:textId="77777777" w:rsidTr="0097055E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35936" w14:textId="4581FDF0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2367E" w14:textId="79EE14CA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183B9" w14:textId="524C96EE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28.908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7251A" w14:textId="4197BC80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1F72891" w14:textId="05B957A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DC1F83" w14:textId="66793625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B1C073" w14:textId="5D44E859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30F024" w14:textId="0D21D240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797249" w14:textId="7C1FC26E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0A1E1D" w:rsidRPr="00401776" w14:paraId="78BCD682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DA55D" w14:textId="26F7AB45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D93D0" w14:textId="7F06D45B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C60C9" w14:textId="57F6A83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28.864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79F122" w14:textId="774D0DE3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China Telecom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02497B1" w14:textId="32646B06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C4255" w14:textId="4960B28F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AE99955" w14:textId="379283DC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AC45A4" w14:textId="658BA8A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F896C5" w14:textId="524E992D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040F4" w:rsidRPr="00401776" w14:paraId="6C25D442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E3C59" w14:textId="06723529" w:rsidR="007040F4" w:rsidRPr="001B1015" w:rsidRDefault="007040F4" w:rsidP="007040F4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E1DBE" w14:textId="37BCF15A" w:rsidR="007040F4" w:rsidRPr="001B1015" w:rsidRDefault="007040F4" w:rsidP="007040F4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7BBCA" w14:textId="6D9466BD" w:rsidR="007040F4" w:rsidRPr="001B1015" w:rsidRDefault="007040F4" w:rsidP="007040F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28.830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C364F" w14:textId="4DCA347C" w:rsidR="007040F4" w:rsidRPr="001B1015" w:rsidRDefault="007040F4" w:rsidP="007040F4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 w:hint="eastAsia"/>
                <w:sz w:val="18"/>
                <w:szCs w:val="18"/>
              </w:rPr>
              <w:t>Chin</w:t>
            </w:r>
            <w:r w:rsidRPr="00673371">
              <w:rPr>
                <w:rFonts w:ascii="Arial" w:hAnsi="Arial" w:cs="Arial"/>
                <w:sz w:val="18"/>
                <w:szCs w:val="18"/>
              </w:rPr>
              <w:t>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9C4D57" w14:textId="516A9859" w:rsidR="007040F4" w:rsidRPr="001B1015" w:rsidRDefault="007040F4" w:rsidP="007040F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4FD7E0" w14:textId="726EC610" w:rsidR="007040F4" w:rsidRPr="00A01DBF" w:rsidRDefault="00045ABB" w:rsidP="007040F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01DBF">
              <w:rPr>
                <w:rFonts w:ascii="Arial" w:hAnsi="Arial" w:cs="Arial"/>
                <w:sz w:val="18"/>
                <w:szCs w:val="18"/>
              </w:rPr>
              <w:t>6 July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0197AF9" w14:textId="1EB13D8A" w:rsidR="007040F4" w:rsidRPr="00606A33" w:rsidRDefault="00045ABB" w:rsidP="007040F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7040F4" w:rsidRPr="00E610B6">
              <w:rPr>
                <w:rFonts w:ascii="Arial" w:hAnsi="Arial" w:cs="Arial"/>
                <w:sz w:val="18"/>
                <w:szCs w:val="18"/>
              </w:rPr>
              <w:t xml:space="preserve">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8F910D" w14:textId="63B8C00B" w:rsidR="007040F4" w:rsidRPr="001B1015" w:rsidRDefault="004E0001" w:rsidP="007040F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BC7D75" w14:textId="2CBC0FF8" w:rsidR="007040F4" w:rsidRPr="001B1015" w:rsidRDefault="004E0001" w:rsidP="007040F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31731673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CD141" w14:textId="666E171F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46608" w14:textId="46A4B0B1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CB1C52" w14:textId="2C5D1815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28.838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A5758" w14:textId="440BF122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 w:hint="cs"/>
                <w:sz w:val="18"/>
                <w:szCs w:val="18"/>
              </w:rPr>
              <w:t>I</w:t>
            </w:r>
            <w:r w:rsidRPr="00673371">
              <w:rPr>
                <w:rFonts w:ascii="Arial" w:hAnsi="Arial" w:cs="Arial"/>
                <w:sz w:val="18"/>
                <w:szCs w:val="18"/>
              </w:rPr>
              <w:t>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C5B7D6" w14:textId="0163800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2A8A19" w14:textId="19D571FC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800B693" w14:textId="5249EA5D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6908E8" w14:textId="1C3052B4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878E82" w14:textId="6368FAFE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58B7C9C3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1121F" w14:textId="2879E711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0E8A9" w14:textId="277090DF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A541D" w14:textId="58B458A9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28.925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9C9A2" w14:textId="1988CE8D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79114F" w14:textId="61324887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99EC25" w14:textId="42A500E2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054FBC" w14:textId="78B0D417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D0C8B8" w14:textId="04E1933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B12A7C" w14:textId="403102A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3F449EDA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41B34" w14:textId="67A232BE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459CF" w14:textId="3D6BC40A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60B5A" w14:textId="17015F7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28.831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E5B87" w14:textId="4F557BA5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73A3019" w14:textId="61155CA7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53F1B1" w14:textId="4359322F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6BFF7F" w14:textId="3B06A5C9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359011" w14:textId="5CD8836F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4A96D" w14:textId="4672B632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626CE0FC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EEC62" w14:textId="54818C5F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F479C" w14:textId="6455BA3D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3B2DFA" w14:textId="47D6A37B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28.833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5F7E80" w14:textId="104A800D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84D48E" w14:textId="0B90506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B468B" w14:textId="3FCBCD05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2E1F2F" w14:textId="0912ECB6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16F1C01" w14:textId="793721D9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2023F" w14:textId="49850AF5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0A1E1D" w:rsidRPr="00401776" w14:paraId="3D137F12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00E70" w14:textId="08F30131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68341" w14:textId="151F2873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620AB" w14:textId="675F805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28.834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0019C" w14:textId="55CA9AA3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BA8E12" w14:textId="3A69622D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E91E8F" w14:textId="0B3A356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461B81" w14:textId="360FA9AE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9A0F9D" w14:textId="531A6A95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55B527" w14:textId="7E3C8883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 with including update on table of content into final version.</w:t>
            </w:r>
          </w:p>
        </w:tc>
      </w:tr>
      <w:tr w:rsidR="000A1E1D" w:rsidRPr="00401776" w14:paraId="4D6094B2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B4296" w14:textId="6D815EC2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C650F4" w14:textId="589B38AE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1C8006" w14:textId="55DA4067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28.835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848C9" w14:textId="30E59D6A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9BD225B" w14:textId="77E81B4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BE701" w14:textId="7D5FBB79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A3A0B6C" w14:textId="11ED4E75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D50407" w14:textId="3777AD92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08598F" w14:textId="12748BA3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425DCB06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55106" w14:textId="171D2DE4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721D48" w14:textId="73D4B7DB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A45A6" w14:textId="429E5048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28.837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EB9C3" w14:textId="4E7AC095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193A1E" w14:textId="1E6A94AF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7674B" w14:textId="22981484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7A26C49" w14:textId="57E7949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20DD4C" w14:textId="054A92E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D68FF8" w14:textId="351242E5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0A1E1D" w:rsidRPr="00401776" w14:paraId="7FBF5317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28C49" w14:textId="55764F94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0C8910" w14:textId="3EA0EBBD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2FBA9" w14:textId="3E807BFD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28.841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D5BDD" w14:textId="622179F1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A9DC1E" w14:textId="79D6D204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6E3287" w14:textId="4B94D958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9557C1" w14:textId="55112E2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8548AEA" w14:textId="18F2921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61F9F7" w14:textId="7CE2983B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6CF1138F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39BCE" w14:textId="36D7D31B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D10D1" w14:textId="394FF502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AF9BE" w14:textId="4B771B2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28.907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BC35E" w14:textId="33588CD1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72C2B7" w14:textId="4143D87E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A4D0F4" w14:textId="2B78C04D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F0FEC0" w14:textId="0F24F57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B69EAFC" w14:textId="2CDB64F5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689A37" w14:textId="7319DF9E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7DA587B0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83E25" w14:textId="10CA93B2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C5128B" w14:textId="671F00DF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653722" w14:textId="2B7147C6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28.913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10EFC" w14:textId="33DB4BD3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A8A825" w14:textId="62D5291F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47820A" w14:textId="1F3A03FC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547101" w14:textId="7C14B6D1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80161E" w14:textId="77BCD45B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D662C" w14:textId="2D508A86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3E4356A5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EF8AFC5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257C1BC5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25420A24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269771D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354F9603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6193A9E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22BA09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17152AAA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0A1E1D" w:rsidRPr="00401776" w14:paraId="25EEAFA5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7D8EF1" w14:textId="3A686AEF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18FDE" w14:textId="4EEA9BAB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S5-224421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8E2BB" w14:textId="1962E0F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28.865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F0AC9" w14:textId="015C2DA9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64D753F" w14:textId="1AF61374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97BC84" w14:textId="47727581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27EA7F" w14:textId="31AD48C7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5BDC1B" w14:textId="7EBCB2AB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7ED11" w14:textId="3D93B8A9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A1E1D" w:rsidRPr="00401776" w14:paraId="7592E013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51A31" w14:textId="52DB1DE7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AAE0F" w14:textId="48505109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S5-224422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D42A47" w14:textId="4C41994A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69B72" w14:textId="0BA29B14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Alibaba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46619FE" w14:textId="6D550947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FFD3E1" w14:textId="053FAE3C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7037D5" w14:textId="5FCDC478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1A98BA" w14:textId="281F46F4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621A2C" w14:textId="4CBED767" w:rsidR="000A1E1D" w:rsidRPr="00A01DBF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D1 approved </w:t>
            </w:r>
            <w:r w:rsidRPr="009629E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with the renumbering of tag "REQ-NSCE-03" to  "REQ-NSCE-04" in 6.2</w:t>
            </w:r>
          </w:p>
        </w:tc>
      </w:tr>
      <w:tr w:rsidR="000A1E1D" w:rsidRPr="00401776" w14:paraId="4F138253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228AE" w14:textId="3B1700E8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F6A56" w14:textId="78241705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S5-224423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F37E3" w14:textId="1B9402F8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28.903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FE6B7" w14:textId="1842AA28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A2E002" w14:textId="7251D536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788B49" w14:textId="7BEF5875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845233" w14:textId="73F7290D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5250D6" w14:textId="52F1C9CB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3E135" w14:textId="35CFAB7A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264AE0" w:rsidRPr="00401776" w14:paraId="79CC8BB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264AE0" w:rsidRPr="001B1015" w:rsidRDefault="00264AE0" w:rsidP="00264AE0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264AE0" w:rsidRPr="001B1015" w:rsidRDefault="00264AE0" w:rsidP="00264AE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264AE0" w:rsidRPr="001B1015" w:rsidRDefault="00264AE0" w:rsidP="00264AE0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1B1015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264AE0" w:rsidRPr="001B1015" w:rsidRDefault="00264AE0" w:rsidP="00264A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264AE0" w:rsidRPr="001B1015" w:rsidRDefault="00264AE0" w:rsidP="00264AE0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264AE0" w:rsidRPr="00606A33" w:rsidRDefault="00264AE0" w:rsidP="00264A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264AE0" w:rsidRPr="00E610B6" w:rsidRDefault="00264AE0" w:rsidP="00264A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264AE0" w:rsidRPr="001B1015" w:rsidRDefault="00264AE0" w:rsidP="00264A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264AE0" w:rsidRPr="001B1015" w:rsidRDefault="00264AE0" w:rsidP="00264A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8F04B1" w:rsidRPr="00401776" w14:paraId="11DE73B0" w14:textId="77777777" w:rsidTr="0097055E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59CB33" w14:textId="6982B462" w:rsidR="008F04B1" w:rsidRPr="001B1015" w:rsidRDefault="008F04B1" w:rsidP="008F04B1">
            <w:pPr>
              <w:tabs>
                <w:tab w:val="left" w:pos="390"/>
              </w:tabs>
              <w:rPr>
                <w:rFonts w:ascii="Arial" w:eastAsiaTheme="minorHAnsi" w:hAnsi="Arial" w:cs="Arial"/>
                <w:sz w:val="18"/>
                <w:szCs w:val="18"/>
              </w:rPr>
            </w:pPr>
            <w:bookmarkStart w:id="1" w:name="_Hlk94192325"/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51979" w14:textId="1346CD16" w:rsidR="008F04B1" w:rsidRPr="001B1015" w:rsidRDefault="001E4A09" w:rsidP="008F04B1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t>S5</w:t>
              </w:r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noBreakHyphen/>
                <w:t>224459</w:t>
              </w:r>
            </w:hyperlink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F2EC5" w14:textId="5AAEDFBB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20021" w14:textId="4414F6CF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0BFBAD2F" w14:textId="4D702E5C" w:rsidR="008F04B1" w:rsidRPr="001B1015" w:rsidRDefault="008F04B1" w:rsidP="008F04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12FAA95" w14:textId="37208476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2CAFED0C" w14:textId="0F98FDDD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7425B3CE" w14:textId="6B8833FF" w:rsidR="008F04B1" w:rsidRPr="001B1015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56FECDB" w14:textId="06FAB46B" w:rsidR="008F04B1" w:rsidRPr="001B1015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bookmarkEnd w:id="1"/>
      <w:tr w:rsidR="008F04B1" w:rsidRPr="00401776" w14:paraId="10D5FBAD" w14:textId="77777777" w:rsidTr="00B02CD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C08476" w14:textId="7A2B05A2" w:rsidR="008F04B1" w:rsidRPr="001B1015" w:rsidRDefault="008F04B1" w:rsidP="008F04B1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6676D" w14:textId="40436757" w:rsidR="008F04B1" w:rsidRPr="001B1015" w:rsidRDefault="001E4A09" w:rsidP="008F04B1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t>S5</w:t>
              </w:r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noBreakHyphen/>
                <w:t>224460</w:t>
              </w:r>
            </w:hyperlink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AA229" w14:textId="01CA009A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B9F0A" w14:textId="1C704DD0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5161198D" w14:textId="63AF4D45" w:rsidR="008F04B1" w:rsidRPr="001B1015" w:rsidRDefault="008F04B1" w:rsidP="008F04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151E04AD" w14:textId="3C62A7AD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3BA61B24" w14:textId="7B4FD030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E6C1A0E" w14:textId="16FBB988" w:rsidR="008F04B1" w:rsidRPr="00A01DBF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44306D18" w14:textId="5AE817CE" w:rsidR="008F04B1" w:rsidRPr="001B1015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F04B1" w:rsidRPr="00401776" w14:paraId="2AE5E17C" w14:textId="77777777" w:rsidTr="0097055E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8C458E" w14:textId="13A6272D" w:rsidR="008F04B1" w:rsidRPr="001B1015" w:rsidRDefault="008F04B1" w:rsidP="008F04B1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527DC" w14:textId="031456A8" w:rsidR="008F04B1" w:rsidRPr="001B1015" w:rsidRDefault="001E4A09" w:rsidP="008F04B1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t>S5</w:t>
              </w:r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noBreakHyphen/>
                <w:t>224461</w:t>
              </w:r>
            </w:hyperlink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70382" w14:textId="3D85BB22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E4AE0" w14:textId="64607B3F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4B0B3323" w14:textId="573445B4" w:rsidR="008F04B1" w:rsidRPr="001B1015" w:rsidRDefault="008F04B1" w:rsidP="008F04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07B5B5A9" w14:textId="26DC5F3D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6106D61B" w14:textId="3FF2B786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E50AF1C" w14:textId="725A9E23" w:rsidR="008F04B1" w:rsidRPr="00A01DBF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6B79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7E6B7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July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85AB530" w14:textId="14E616C0" w:rsidR="008F04B1" w:rsidRPr="001B1015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4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1A364" w14:textId="77777777" w:rsidR="001E4A09" w:rsidRDefault="001E4A09">
      <w:r>
        <w:separator/>
      </w:r>
    </w:p>
  </w:endnote>
  <w:endnote w:type="continuationSeparator" w:id="0">
    <w:p w14:paraId="0034385C" w14:textId="77777777" w:rsidR="001E4A09" w:rsidRDefault="001E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6E796" w14:textId="77777777" w:rsidR="009674F4" w:rsidRDefault="009674F4" w:rsidP="005619DF">
    <w:pPr>
      <w:pStyle w:val="a9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A01DBF">
      <w:rPr>
        <w:rStyle w:val="af2"/>
      </w:rPr>
      <w:t>1</w:t>
    </w:r>
    <w:r>
      <w:rPr>
        <w:rStyle w:val="af2"/>
      </w:rPr>
      <w:fldChar w:fldCharType="end"/>
    </w:r>
    <w:r>
      <w:rPr>
        <w:rStyle w:val="af2"/>
      </w:rPr>
      <w:t>/</w:t>
    </w:r>
    <w:r>
      <w:rPr>
        <w:rStyle w:val="af2"/>
      </w:rPr>
      <w:fldChar w:fldCharType="begin"/>
    </w:r>
    <w:r>
      <w:rPr>
        <w:rStyle w:val="af2"/>
      </w:rPr>
      <w:instrText xml:space="preserve"> NUMPAGES </w:instrText>
    </w:r>
    <w:r>
      <w:rPr>
        <w:rStyle w:val="af2"/>
      </w:rPr>
      <w:fldChar w:fldCharType="separate"/>
    </w:r>
    <w:r w:rsidR="00A01DBF">
      <w:rPr>
        <w:rStyle w:val="af2"/>
      </w:rPr>
      <w:t>2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C01CF" w14:textId="77777777" w:rsidR="001E4A09" w:rsidRDefault="001E4A09">
      <w:r>
        <w:separator/>
      </w:r>
    </w:p>
  </w:footnote>
  <w:footnote w:type="continuationSeparator" w:id="0">
    <w:p w14:paraId="596D11C1" w14:textId="77777777" w:rsidR="001E4A09" w:rsidRDefault="001E4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宋体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19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ABB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D7D6E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2D3"/>
    <w:rsid w:val="00144609"/>
    <w:rsid w:val="00144C81"/>
    <w:rsid w:val="0014517C"/>
    <w:rsid w:val="001459B7"/>
    <w:rsid w:val="00147548"/>
    <w:rsid w:val="00147F7E"/>
    <w:rsid w:val="00147FF9"/>
    <w:rsid w:val="0015062F"/>
    <w:rsid w:val="0015068B"/>
    <w:rsid w:val="00151614"/>
    <w:rsid w:val="0015190F"/>
    <w:rsid w:val="00151A94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23CE"/>
    <w:rsid w:val="00162529"/>
    <w:rsid w:val="00163A23"/>
    <w:rsid w:val="001649A5"/>
    <w:rsid w:val="00164B64"/>
    <w:rsid w:val="001655E4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56E3"/>
    <w:rsid w:val="002E5894"/>
    <w:rsid w:val="002E5C08"/>
    <w:rsid w:val="002E61E5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31F4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2E2E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970"/>
    <w:rsid w:val="003F5FEF"/>
    <w:rsid w:val="003F671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4F77A6"/>
    <w:rsid w:val="004F78D6"/>
    <w:rsid w:val="0050001C"/>
    <w:rsid w:val="0050115B"/>
    <w:rsid w:val="00501A56"/>
    <w:rsid w:val="00501D5B"/>
    <w:rsid w:val="00501E07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2ABE"/>
    <w:rsid w:val="005E2CB5"/>
    <w:rsid w:val="005E2CB6"/>
    <w:rsid w:val="005E30A9"/>
    <w:rsid w:val="005E35EC"/>
    <w:rsid w:val="005E3627"/>
    <w:rsid w:val="005E3DF2"/>
    <w:rsid w:val="005E4159"/>
    <w:rsid w:val="005E4B20"/>
    <w:rsid w:val="005E4F47"/>
    <w:rsid w:val="005E58A0"/>
    <w:rsid w:val="005E5996"/>
    <w:rsid w:val="005E601B"/>
    <w:rsid w:val="005E630E"/>
    <w:rsid w:val="005E69E8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5F7822"/>
    <w:rsid w:val="005F7868"/>
    <w:rsid w:val="005F78D5"/>
    <w:rsid w:val="006000BF"/>
    <w:rsid w:val="00600554"/>
    <w:rsid w:val="006006A5"/>
    <w:rsid w:val="006013CB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2025"/>
    <w:rsid w:val="0066255C"/>
    <w:rsid w:val="006632AF"/>
    <w:rsid w:val="00663972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6C7"/>
    <w:rsid w:val="007A472F"/>
    <w:rsid w:val="007A4A63"/>
    <w:rsid w:val="007A51C5"/>
    <w:rsid w:val="007A5755"/>
    <w:rsid w:val="007A57A2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2370"/>
    <w:rsid w:val="007C2D69"/>
    <w:rsid w:val="007C2ECF"/>
    <w:rsid w:val="007C39E3"/>
    <w:rsid w:val="007C3FC3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BD8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1DFF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6FF5"/>
    <w:rsid w:val="00867102"/>
    <w:rsid w:val="008676FF"/>
    <w:rsid w:val="00870056"/>
    <w:rsid w:val="00870D67"/>
    <w:rsid w:val="008711DC"/>
    <w:rsid w:val="00871D68"/>
    <w:rsid w:val="00871FCB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55E"/>
    <w:rsid w:val="00970914"/>
    <w:rsid w:val="009714DB"/>
    <w:rsid w:val="00971817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6500"/>
    <w:rsid w:val="009B653D"/>
    <w:rsid w:val="009B6769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FDD"/>
    <w:rsid w:val="009E104C"/>
    <w:rsid w:val="009E11D2"/>
    <w:rsid w:val="009E12BB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E2"/>
    <w:rsid w:val="00A76F77"/>
    <w:rsid w:val="00A77B20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FBB"/>
    <w:rsid w:val="00A9266E"/>
    <w:rsid w:val="00A92B01"/>
    <w:rsid w:val="00A94232"/>
    <w:rsid w:val="00A94501"/>
    <w:rsid w:val="00A946B0"/>
    <w:rsid w:val="00A94744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D4E"/>
    <w:rsid w:val="00AB47A1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A3"/>
    <w:rsid w:val="00AF0DB2"/>
    <w:rsid w:val="00AF16D4"/>
    <w:rsid w:val="00AF20CB"/>
    <w:rsid w:val="00AF22D1"/>
    <w:rsid w:val="00AF29B3"/>
    <w:rsid w:val="00AF4B96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A34"/>
    <w:rsid w:val="00C04F1C"/>
    <w:rsid w:val="00C04F68"/>
    <w:rsid w:val="00C058BE"/>
    <w:rsid w:val="00C05A04"/>
    <w:rsid w:val="00C06134"/>
    <w:rsid w:val="00C0759F"/>
    <w:rsid w:val="00C07C73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92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A86"/>
    <w:rsid w:val="00E5476B"/>
    <w:rsid w:val="00E5481F"/>
    <w:rsid w:val="00E5503A"/>
    <w:rsid w:val="00E56D67"/>
    <w:rsid w:val="00E57117"/>
    <w:rsid w:val="00E57BDE"/>
    <w:rsid w:val="00E57E69"/>
    <w:rsid w:val="00E602D4"/>
    <w:rsid w:val="00E608B5"/>
    <w:rsid w:val="00E610B6"/>
    <w:rsid w:val="00E61223"/>
    <w:rsid w:val="00E612C5"/>
    <w:rsid w:val="00E62915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8B4"/>
    <w:rsid w:val="00F30A6E"/>
    <w:rsid w:val="00F317A2"/>
    <w:rsid w:val="00F317BD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57"/>
    <w:rsid w:val="00F659BA"/>
    <w:rsid w:val="00F65EDD"/>
    <w:rsid w:val="00F66241"/>
    <w:rsid w:val="00F66D8E"/>
    <w:rsid w:val="00F671A6"/>
    <w:rsid w:val="00F678F3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BB4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7245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45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45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4555"/>
    <w:pPr>
      <w:outlineLvl w:val="5"/>
    </w:pPr>
  </w:style>
  <w:style w:type="paragraph" w:styleId="7">
    <w:name w:val="heading 7"/>
    <w:basedOn w:val="H6"/>
    <w:next w:val="a"/>
    <w:qFormat/>
    <w:rsid w:val="00724555"/>
    <w:pPr>
      <w:outlineLvl w:val="6"/>
    </w:pPr>
  </w:style>
  <w:style w:type="paragraph" w:styleId="8">
    <w:name w:val="heading 8"/>
    <w:basedOn w:val="1"/>
    <w:next w:val="a"/>
    <w:qFormat/>
    <w:rsid w:val="007245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45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2455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455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24555"/>
    <w:pPr>
      <w:ind w:left="1701" w:hanging="1701"/>
    </w:pPr>
  </w:style>
  <w:style w:type="paragraph" w:styleId="40">
    <w:name w:val="toc 4"/>
    <w:basedOn w:val="30"/>
    <w:semiHidden/>
    <w:rsid w:val="00724555"/>
    <w:pPr>
      <w:ind w:left="1418" w:hanging="1418"/>
    </w:pPr>
  </w:style>
  <w:style w:type="paragraph" w:styleId="30">
    <w:name w:val="toc 3"/>
    <w:basedOn w:val="20"/>
    <w:semiHidden/>
    <w:rsid w:val="00724555"/>
    <w:pPr>
      <w:ind w:left="1134" w:hanging="1134"/>
    </w:pPr>
  </w:style>
  <w:style w:type="paragraph" w:styleId="20">
    <w:name w:val="toc 2"/>
    <w:basedOn w:val="10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4555"/>
    <w:pPr>
      <w:ind w:left="284"/>
    </w:pPr>
  </w:style>
  <w:style w:type="paragraph" w:styleId="11">
    <w:name w:val="index 1"/>
    <w:basedOn w:val="a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724555"/>
    <w:pPr>
      <w:outlineLvl w:val="9"/>
    </w:pPr>
  </w:style>
  <w:style w:type="paragraph" w:styleId="22">
    <w:name w:val="List Number 2"/>
    <w:basedOn w:val="a3"/>
    <w:rsid w:val="00724555"/>
    <w:pPr>
      <w:ind w:left="851"/>
    </w:pPr>
  </w:style>
  <w:style w:type="paragraph" w:styleId="a3">
    <w:name w:val="List Number"/>
    <w:basedOn w:val="a4"/>
    <w:rsid w:val="00724555"/>
  </w:style>
  <w:style w:type="paragraph" w:styleId="a4">
    <w:name w:val="List"/>
    <w:basedOn w:val="a"/>
    <w:rsid w:val="0072455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basedOn w:val="a0"/>
    <w:semiHidden/>
    <w:rsid w:val="00724555"/>
    <w:rPr>
      <w:b/>
      <w:position w:val="6"/>
      <w:sz w:val="16"/>
    </w:rPr>
  </w:style>
  <w:style w:type="paragraph" w:styleId="a7">
    <w:name w:val="footnote text"/>
    <w:basedOn w:val="a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a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a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24555"/>
    <w:pPr>
      <w:keepLines/>
      <w:ind w:left="1135" w:hanging="851"/>
    </w:pPr>
  </w:style>
  <w:style w:type="paragraph" w:styleId="90">
    <w:name w:val="toc 9"/>
    <w:basedOn w:val="80"/>
    <w:semiHidden/>
    <w:rsid w:val="00724555"/>
    <w:pPr>
      <w:ind w:left="1418" w:hanging="1418"/>
    </w:pPr>
  </w:style>
  <w:style w:type="paragraph" w:customStyle="1" w:styleId="EX">
    <w:name w:val="EX"/>
    <w:basedOn w:val="a"/>
    <w:rsid w:val="00724555"/>
    <w:pPr>
      <w:keepLines/>
      <w:ind w:left="1702" w:hanging="1418"/>
    </w:pPr>
  </w:style>
  <w:style w:type="paragraph" w:customStyle="1" w:styleId="FP">
    <w:name w:val="FP"/>
    <w:basedOn w:val="a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60">
    <w:name w:val="toc 6"/>
    <w:basedOn w:val="50"/>
    <w:next w:val="a"/>
    <w:semiHidden/>
    <w:rsid w:val="00724555"/>
    <w:pPr>
      <w:ind w:left="1985" w:hanging="1985"/>
    </w:pPr>
  </w:style>
  <w:style w:type="paragraph" w:styleId="70">
    <w:name w:val="toc 7"/>
    <w:basedOn w:val="60"/>
    <w:next w:val="a"/>
    <w:semiHidden/>
    <w:rsid w:val="00724555"/>
    <w:pPr>
      <w:ind w:left="2268" w:hanging="2268"/>
    </w:pPr>
  </w:style>
  <w:style w:type="paragraph" w:styleId="23">
    <w:name w:val="List Bullet 2"/>
    <w:basedOn w:val="a8"/>
    <w:rsid w:val="00724555"/>
    <w:pPr>
      <w:ind w:left="851"/>
    </w:pPr>
  </w:style>
  <w:style w:type="paragraph" w:styleId="a8">
    <w:name w:val="List Bullet"/>
    <w:basedOn w:val="a4"/>
    <w:rsid w:val="00724555"/>
  </w:style>
  <w:style w:type="paragraph" w:styleId="31">
    <w:name w:val="List Bullet 3"/>
    <w:basedOn w:val="23"/>
    <w:rsid w:val="00724555"/>
    <w:pPr>
      <w:ind w:left="1135"/>
    </w:pPr>
  </w:style>
  <w:style w:type="paragraph" w:customStyle="1" w:styleId="EQ">
    <w:name w:val="EQ"/>
    <w:basedOn w:val="a"/>
    <w:next w:val="a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24">
    <w:name w:val="List 2"/>
    <w:basedOn w:val="a4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724555"/>
    <w:pPr>
      <w:ind w:left="1135"/>
    </w:pPr>
  </w:style>
  <w:style w:type="paragraph" w:styleId="41">
    <w:name w:val="List 4"/>
    <w:basedOn w:val="32"/>
    <w:rsid w:val="00724555"/>
    <w:pPr>
      <w:ind w:left="1418"/>
    </w:pPr>
  </w:style>
  <w:style w:type="paragraph" w:styleId="51">
    <w:name w:val="List 5"/>
    <w:basedOn w:val="41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42">
    <w:name w:val="List Bullet 4"/>
    <w:basedOn w:val="31"/>
    <w:rsid w:val="00724555"/>
    <w:pPr>
      <w:ind w:left="1418"/>
    </w:pPr>
  </w:style>
  <w:style w:type="paragraph" w:styleId="52">
    <w:name w:val="List Bullet 5"/>
    <w:basedOn w:val="42"/>
    <w:rsid w:val="00724555"/>
    <w:pPr>
      <w:ind w:left="1702"/>
    </w:pPr>
  </w:style>
  <w:style w:type="paragraph" w:customStyle="1" w:styleId="B1">
    <w:name w:val="B1"/>
    <w:basedOn w:val="a4"/>
    <w:rsid w:val="00724555"/>
  </w:style>
  <w:style w:type="paragraph" w:customStyle="1" w:styleId="B2">
    <w:name w:val="B2"/>
    <w:basedOn w:val="24"/>
    <w:rsid w:val="00724555"/>
  </w:style>
  <w:style w:type="paragraph" w:customStyle="1" w:styleId="B3">
    <w:name w:val="B3"/>
    <w:basedOn w:val="32"/>
    <w:rsid w:val="00724555"/>
  </w:style>
  <w:style w:type="paragraph" w:customStyle="1" w:styleId="B4">
    <w:name w:val="B4"/>
    <w:basedOn w:val="41"/>
    <w:rsid w:val="00724555"/>
  </w:style>
  <w:style w:type="paragraph" w:customStyle="1" w:styleId="B5">
    <w:name w:val="B5"/>
    <w:basedOn w:val="51"/>
    <w:rsid w:val="00724555"/>
  </w:style>
  <w:style w:type="paragraph" w:styleId="a9">
    <w:name w:val="footer"/>
    <w:basedOn w:val="a5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aa">
    <w:name w:val="Hyperlink"/>
    <w:basedOn w:val="a0"/>
    <w:uiPriority w:val="99"/>
    <w:rsid w:val="00724555"/>
    <w:rPr>
      <w:color w:val="0000FF"/>
      <w:u w:val="single"/>
    </w:rPr>
  </w:style>
  <w:style w:type="character" w:styleId="ab">
    <w:name w:val="annotation reference"/>
    <w:basedOn w:val="a0"/>
    <w:semiHidden/>
    <w:rsid w:val="00724555"/>
    <w:rPr>
      <w:sz w:val="16"/>
    </w:rPr>
  </w:style>
  <w:style w:type="paragraph" w:styleId="ac">
    <w:name w:val="annotation text"/>
    <w:basedOn w:val="a"/>
    <w:semiHidden/>
    <w:rsid w:val="00724555"/>
  </w:style>
  <w:style w:type="character" w:styleId="ad">
    <w:name w:val="FollowedHyperlink"/>
    <w:basedOn w:val="a0"/>
    <w:rsid w:val="00724555"/>
    <w:rPr>
      <w:color w:val="800080"/>
      <w:u w:val="single"/>
    </w:rPr>
  </w:style>
  <w:style w:type="paragraph" w:styleId="ae">
    <w:name w:val="Balloon Text"/>
    <w:basedOn w:val="a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24555"/>
  </w:style>
  <w:style w:type="paragraph" w:styleId="af">
    <w:name w:val="Normal (Web)"/>
    <w:basedOn w:val="a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af0">
    <w:name w:val="Strong"/>
    <w:basedOn w:val="a0"/>
    <w:qFormat/>
    <w:rsid w:val="00714B09"/>
    <w:rPr>
      <w:b/>
      <w:bCs/>
    </w:rPr>
  </w:style>
  <w:style w:type="table" w:styleId="af1">
    <w:name w:val="Table Grid"/>
    <w:basedOn w:val="a1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5619DF"/>
  </w:style>
  <w:style w:type="character" w:customStyle="1" w:styleId="1Char">
    <w:name w:val="标题 1 Char"/>
    <w:basedOn w:val="a0"/>
    <w:link w:val="1"/>
    <w:rsid w:val="004F6CEC"/>
    <w:rPr>
      <w:rFonts w:ascii="Arial" w:hAnsi="Arial"/>
      <w:sz w:val="36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Char0">
    <w:name w:val="列出段落 Char"/>
    <w:link w:val="af3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af4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c00326278\AppData\Local\Microsoft\Windows\INetCache\Content.Outlook\CF0WS1P1\docs\S5-224461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c00326278\AppData\Local\Microsoft\Windows\INetCache\Content.Outlook\CF0WS1P1\docs\S5-224460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c00326278\AppData\Local\Microsoft\Windows\INetCache\Content.Outlook\CF0WS1P1\docs\S5-22445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340BF1-42BD-4306-9891-9C2F39AF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3396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0707-1</cp:lastModifiedBy>
  <cp:revision>6</cp:revision>
  <cp:lastPrinted>2016-02-02T08:29:00Z</cp:lastPrinted>
  <dcterms:created xsi:type="dcterms:W3CDTF">2022-07-06T07:14:00Z</dcterms:created>
  <dcterms:modified xsi:type="dcterms:W3CDTF">2022-07-10T14:18:00Z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1655365137</vt:lpwstr>
  </property>
</Properties>
</file>